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1751" w14:textId="77777777" w:rsidR="00006CED" w:rsidRDefault="00006CED" w:rsidP="00006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WHITE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2F9D647B" w14:textId="77777777" w:rsidR="00006CED" w:rsidRDefault="00006CED" w:rsidP="00006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Chapman.</w:t>
      </w:r>
    </w:p>
    <w:p w14:paraId="4424854B" w14:textId="77777777" w:rsidR="00006CED" w:rsidRDefault="00006CED" w:rsidP="00006C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1A7A71" w14:textId="77777777" w:rsidR="00006CED" w:rsidRDefault="00006CED" w:rsidP="00006C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D825FB" w14:textId="77777777" w:rsidR="00006CED" w:rsidRDefault="00006CED" w:rsidP="00006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Godewyn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Roger Ford</w:t>
      </w:r>
    </w:p>
    <w:p w14:paraId="1135DB5D" w14:textId="77777777" w:rsidR="00006CED" w:rsidRPr="006D0447" w:rsidRDefault="00006CED" w:rsidP="00006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Thaxted, Essex(q.v.).</w:t>
      </w:r>
    </w:p>
    <w:p w14:paraId="5A2D35B5" w14:textId="77777777" w:rsidR="00006CED" w:rsidRDefault="00006CED" w:rsidP="00006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F3906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http://aalt.law.uh.edu/Indices/CP40Indices/CP40no796/CP40no796Pl.htm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3724011" w14:textId="77777777" w:rsidR="00006CED" w:rsidRDefault="00006CED" w:rsidP="00006C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108174" w14:textId="77777777" w:rsidR="00006CED" w:rsidRDefault="00006CED" w:rsidP="00006C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42F83D" w14:textId="77777777" w:rsidR="00006CED" w:rsidRDefault="00006CED" w:rsidP="00006C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September 2022</w:t>
      </w:r>
    </w:p>
    <w:p w14:paraId="05A795C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271C1" w14:textId="77777777" w:rsidR="00006CED" w:rsidRDefault="00006CED" w:rsidP="009139A6">
      <w:r>
        <w:separator/>
      </w:r>
    </w:p>
  </w:endnote>
  <w:endnote w:type="continuationSeparator" w:id="0">
    <w:p w14:paraId="5AA45E9A" w14:textId="77777777" w:rsidR="00006CED" w:rsidRDefault="00006C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16B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C3D6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5E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98654" w14:textId="77777777" w:rsidR="00006CED" w:rsidRDefault="00006CED" w:rsidP="009139A6">
      <w:r>
        <w:separator/>
      </w:r>
    </w:p>
  </w:footnote>
  <w:footnote w:type="continuationSeparator" w:id="0">
    <w:p w14:paraId="0889D3E5" w14:textId="77777777" w:rsidR="00006CED" w:rsidRDefault="00006C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F2F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9E4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6723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CED"/>
    <w:rsid w:val="00006CE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A23F6"/>
  <w15:chartTrackingRefBased/>
  <w15:docId w15:val="{B506BBCB-9D98-4734-9096-F96681C55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06C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96/CP40no796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2022-09-07T18:07:00Z</dcterms:created>
  <dcterms:modified xsi:type="dcterms:W3CDTF">2022-09-07T18:07:00Z</dcterms:modified>
</cp:coreProperties>
</file>